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9BA10" w14:textId="77777777" w:rsidR="00F85424" w:rsidRDefault="00F85424" w:rsidP="00F854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56A3C86F" w14:textId="77777777" w:rsidR="00F85424" w:rsidRDefault="00F85424" w:rsidP="00F854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4D353F" w14:textId="77777777" w:rsidR="00F85424" w:rsidRDefault="00F85424" w:rsidP="00F854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009373" w14:textId="77777777" w:rsidR="00F85424" w:rsidRDefault="00F85424" w:rsidP="00F854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Jan.</w:t>
      </w: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Dyper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made him an executor of his Will.</w:t>
      </w:r>
    </w:p>
    <w:p w14:paraId="0E2542ED" w14:textId="77777777" w:rsidR="00F85424" w:rsidRDefault="00F85424" w:rsidP="00F854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46852EA7" w14:textId="77777777" w:rsidR="00F85424" w:rsidRDefault="00F85424" w:rsidP="00F854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5B969E" w14:textId="77777777" w:rsidR="00F85424" w:rsidRDefault="00F85424" w:rsidP="00F854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AE1ABF" w14:textId="77777777" w:rsidR="00F85424" w:rsidRDefault="00F85424" w:rsidP="00F854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2021</w:t>
      </w:r>
    </w:p>
    <w:p w14:paraId="46CEF887" w14:textId="2444C1DE" w:rsidR="00F85424" w:rsidRPr="00F85424" w:rsidRDefault="00F85424" w:rsidP="002F70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85424" w:rsidRPr="00F854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E8378" w14:textId="77777777" w:rsidR="002F70A7" w:rsidRDefault="002F70A7" w:rsidP="009139A6">
      <w:r>
        <w:separator/>
      </w:r>
    </w:p>
  </w:endnote>
  <w:endnote w:type="continuationSeparator" w:id="0">
    <w:p w14:paraId="5E50CCE8" w14:textId="77777777" w:rsidR="002F70A7" w:rsidRDefault="002F70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2C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2FA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FD0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67378" w14:textId="77777777" w:rsidR="002F70A7" w:rsidRDefault="002F70A7" w:rsidP="009139A6">
      <w:r>
        <w:separator/>
      </w:r>
    </w:p>
  </w:footnote>
  <w:footnote w:type="continuationSeparator" w:id="0">
    <w:p w14:paraId="70AD1EF5" w14:textId="77777777" w:rsidR="002F70A7" w:rsidRDefault="002F70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982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CC2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56F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0A7"/>
    <w:rsid w:val="000666E0"/>
    <w:rsid w:val="002510B7"/>
    <w:rsid w:val="002F70A7"/>
    <w:rsid w:val="005C130B"/>
    <w:rsid w:val="005E2279"/>
    <w:rsid w:val="00826F5C"/>
    <w:rsid w:val="009139A6"/>
    <w:rsid w:val="009448BB"/>
    <w:rsid w:val="009F345D"/>
    <w:rsid w:val="00A3176C"/>
    <w:rsid w:val="00BA00AB"/>
    <w:rsid w:val="00EB3209"/>
    <w:rsid w:val="00F5287F"/>
    <w:rsid w:val="00F8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DDBC9"/>
  <w15:chartTrackingRefBased/>
  <w15:docId w15:val="{6456068B-2C70-4410-82A0-543972B2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79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2021-03-26T12:37:00Z</dcterms:created>
  <dcterms:modified xsi:type="dcterms:W3CDTF">2021-03-26T14:00:00Z</dcterms:modified>
</cp:coreProperties>
</file>